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58D" w:rsidRDefault="00446247" w:rsidP="00446247">
      <w:pPr>
        <w:jc w:val="center"/>
      </w:pPr>
      <w:r>
        <w:rPr>
          <w:noProof/>
        </w:rPr>
        <w:drawing>
          <wp:inline distT="0" distB="0" distL="0" distR="0" wp14:anchorId="18367A53" wp14:editId="7793818F">
            <wp:extent cx="3624160" cy="2467155"/>
            <wp:effectExtent l="0" t="0" r="0" b="9525"/>
            <wp:docPr id="1" name="Immagine 1" descr="Risultati immagini per chiesa ortodos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isultati immagini per chiesa ortodoss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350" cy="2572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104" w:rsidRDefault="00FE3104" w:rsidP="00446247">
      <w:pPr>
        <w:jc w:val="center"/>
      </w:pPr>
    </w:p>
    <w:p w:rsidR="00446247" w:rsidRDefault="00446247" w:rsidP="00446247">
      <w:pPr>
        <w:jc w:val="center"/>
      </w:pPr>
      <w:r>
        <w:rPr>
          <w:noProof/>
        </w:rPr>
        <w:drawing>
          <wp:inline distT="0" distB="0" distL="0" distR="0" wp14:anchorId="0BE624D1" wp14:editId="27917C20">
            <wp:extent cx="3657600" cy="1958196"/>
            <wp:effectExtent l="0" t="0" r="0" b="4445"/>
            <wp:docPr id="2" name="Immagine 2" descr="http://1.bp.blogspot.com/-vJZOsmcpDFw/TyK1HtQeCJI/AAAAAAAAAT8/C_7o4zN7biY/s1600/Interno+Chiesa+Ortodos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vJZOsmcpDFw/TyK1HtQeCJI/AAAAAAAAAT8/C_7o4zN7biY/s1600/Interno+Chiesa+Ortodoss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123" cy="200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104" w:rsidRDefault="00FE3104" w:rsidP="00446247">
      <w:pPr>
        <w:jc w:val="center"/>
      </w:pPr>
    </w:p>
    <w:p w:rsidR="00446247" w:rsidRDefault="00AC6142" w:rsidP="00446247">
      <w:pPr>
        <w:jc w:val="center"/>
        <w:rPr>
          <w:sz w:val="96"/>
          <w:szCs w:val="96"/>
        </w:rPr>
      </w:pPr>
      <w:r w:rsidRPr="00AC6142">
        <w:rPr>
          <w:noProof/>
          <w:sz w:val="96"/>
          <w:szCs w:val="96"/>
        </w:rPr>
        <w:drawing>
          <wp:inline distT="0" distB="0" distL="0" distR="0">
            <wp:extent cx="3656526" cy="2035833"/>
            <wp:effectExtent l="0" t="0" r="1270" b="2540"/>
            <wp:docPr id="3" name="Immagine 3" descr="Risultati immagini per chiesa ortodos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isultati immagini per chiesa ortodoss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492" cy="2060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142" w:rsidRDefault="00AC6142" w:rsidP="00446247">
      <w:pPr>
        <w:jc w:val="center"/>
        <w:rPr>
          <w:sz w:val="96"/>
          <w:szCs w:val="96"/>
        </w:rPr>
      </w:pPr>
    </w:p>
    <w:p w:rsidR="00446247" w:rsidRPr="00371500" w:rsidRDefault="00446247" w:rsidP="00446247">
      <w:pPr>
        <w:jc w:val="center"/>
        <w:rPr>
          <w:b/>
          <w:sz w:val="96"/>
          <w:szCs w:val="96"/>
        </w:rPr>
      </w:pPr>
      <w:r w:rsidRPr="00371500">
        <w:rPr>
          <w:b/>
          <w:sz w:val="96"/>
          <w:szCs w:val="96"/>
        </w:rPr>
        <w:t>LA CHIESA ORTODOSSA</w:t>
      </w:r>
    </w:p>
    <w:p w:rsidR="00446247" w:rsidRPr="009B37C6" w:rsidRDefault="00446247" w:rsidP="00446247">
      <w:pPr>
        <w:jc w:val="right"/>
      </w:pPr>
      <w:bookmarkStart w:id="0" w:name="_GoBack"/>
      <w:bookmarkEnd w:id="0"/>
      <w:r>
        <w:t>MC</w:t>
      </w:r>
    </w:p>
    <w:sectPr w:rsidR="00446247" w:rsidRPr="009B37C6" w:rsidSect="00FE3104">
      <w:pgSz w:w="11906" w:h="16838" w:code="9"/>
      <w:pgMar w:top="1134" w:right="1134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msoE940"/>
      </v:shape>
    </w:pict>
  </w:numPicBullet>
  <w:abstractNum w:abstractNumId="0" w15:restartNumberingAfterBreak="0">
    <w:nsid w:val="009326D4"/>
    <w:multiLevelType w:val="hybridMultilevel"/>
    <w:tmpl w:val="BF36FEE8"/>
    <w:lvl w:ilvl="0" w:tplc="0410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CA4E59"/>
    <w:multiLevelType w:val="hybridMultilevel"/>
    <w:tmpl w:val="D3EA3298"/>
    <w:lvl w:ilvl="0" w:tplc="0410000B">
      <w:start w:val="1"/>
      <w:numFmt w:val="bullet"/>
      <w:lvlText w:val=""/>
      <w:lvlJc w:val="left"/>
      <w:pPr>
        <w:ind w:left="70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154A74E5"/>
    <w:multiLevelType w:val="hybridMultilevel"/>
    <w:tmpl w:val="9A227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84700"/>
    <w:multiLevelType w:val="hybridMultilevel"/>
    <w:tmpl w:val="C3761DB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C5C30AB"/>
    <w:multiLevelType w:val="hybridMultilevel"/>
    <w:tmpl w:val="BE4E25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C71EB"/>
    <w:multiLevelType w:val="hybridMultilevel"/>
    <w:tmpl w:val="3E3A81A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D0FD7"/>
    <w:multiLevelType w:val="hybridMultilevel"/>
    <w:tmpl w:val="E02EDFF8"/>
    <w:lvl w:ilvl="0" w:tplc="0410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9124BC1"/>
    <w:multiLevelType w:val="hybridMultilevel"/>
    <w:tmpl w:val="DA90613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E32CE3"/>
    <w:multiLevelType w:val="hybridMultilevel"/>
    <w:tmpl w:val="99F4B75C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D785E"/>
    <w:multiLevelType w:val="hybridMultilevel"/>
    <w:tmpl w:val="08B68F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33A24"/>
    <w:multiLevelType w:val="hybridMultilevel"/>
    <w:tmpl w:val="79C266E6"/>
    <w:lvl w:ilvl="0" w:tplc="0410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78A303F"/>
    <w:multiLevelType w:val="hybridMultilevel"/>
    <w:tmpl w:val="2962F2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403375"/>
    <w:multiLevelType w:val="hybridMultilevel"/>
    <w:tmpl w:val="B80E64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42463"/>
    <w:multiLevelType w:val="hybridMultilevel"/>
    <w:tmpl w:val="5CE670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10"/>
  </w:num>
  <w:num w:numId="9">
    <w:abstractNumId w:val="0"/>
  </w:num>
  <w:num w:numId="10">
    <w:abstractNumId w:val="8"/>
  </w:num>
  <w:num w:numId="11">
    <w:abstractNumId w:val="12"/>
  </w:num>
  <w:num w:numId="12">
    <w:abstractNumId w:val="1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0BE"/>
    <w:rsid w:val="0004497C"/>
    <w:rsid w:val="00070740"/>
    <w:rsid w:val="001022BC"/>
    <w:rsid w:val="00142959"/>
    <w:rsid w:val="00143E1F"/>
    <w:rsid w:val="001C157C"/>
    <w:rsid w:val="002240BE"/>
    <w:rsid w:val="002B572C"/>
    <w:rsid w:val="0032028F"/>
    <w:rsid w:val="003304DD"/>
    <w:rsid w:val="00371500"/>
    <w:rsid w:val="003A687C"/>
    <w:rsid w:val="003D05BF"/>
    <w:rsid w:val="00434064"/>
    <w:rsid w:val="004425ED"/>
    <w:rsid w:val="00446247"/>
    <w:rsid w:val="004916A1"/>
    <w:rsid w:val="005D6CBC"/>
    <w:rsid w:val="006445B7"/>
    <w:rsid w:val="006505CD"/>
    <w:rsid w:val="0082587A"/>
    <w:rsid w:val="008A79CE"/>
    <w:rsid w:val="008D2334"/>
    <w:rsid w:val="00922B30"/>
    <w:rsid w:val="0093288D"/>
    <w:rsid w:val="00994DAC"/>
    <w:rsid w:val="009B37C6"/>
    <w:rsid w:val="009C500A"/>
    <w:rsid w:val="00A376E1"/>
    <w:rsid w:val="00A54FF5"/>
    <w:rsid w:val="00A57A9A"/>
    <w:rsid w:val="00AA73A8"/>
    <w:rsid w:val="00AC6142"/>
    <w:rsid w:val="00AE5108"/>
    <w:rsid w:val="00B34D4E"/>
    <w:rsid w:val="00BD3D7A"/>
    <w:rsid w:val="00C3558D"/>
    <w:rsid w:val="00CF5E6B"/>
    <w:rsid w:val="00D21528"/>
    <w:rsid w:val="00E71BAD"/>
    <w:rsid w:val="00E87073"/>
    <w:rsid w:val="00EA4890"/>
    <w:rsid w:val="00F97499"/>
    <w:rsid w:val="00FA0A2C"/>
    <w:rsid w:val="00FE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90134"/>
  <w15:chartTrackingRefBased/>
  <w15:docId w15:val="{99C82677-DE8D-409A-8BBA-9A8487C15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43E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43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0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cobot\Documents\MODELL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</Template>
  <TotalTime>5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Recobot</dc:creator>
  <cp:keywords/>
  <dc:description/>
  <cp:lastModifiedBy>Domenico Caramia</cp:lastModifiedBy>
  <cp:revision>8</cp:revision>
  <dcterms:created xsi:type="dcterms:W3CDTF">2016-06-02T15:48:00Z</dcterms:created>
  <dcterms:modified xsi:type="dcterms:W3CDTF">2018-01-11T12:58:00Z</dcterms:modified>
</cp:coreProperties>
</file>